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DA6F0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DB8BF29" wp14:editId="738A6028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6286FEF" w14:textId="2944A9FB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SUPBANCO-CCC-CP-2021-000</w:t>
                                        </w:r>
                                        <w:r w:rsidR="00C23D88"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</w:p>
                                    </w:sdtContent>
                                  </w:sdt>
                                  <w:p w14:paraId="585AE0F7" w14:textId="77777777" w:rsidR="00130549" w:rsidRPr="00535962" w:rsidRDefault="00C23D88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9CD39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B8BF29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6286FEF" w14:textId="2944A9FB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SUPBANCO-CCC-CP-2021-000</w:t>
                                  </w:r>
                                  <w:r w:rsidR="00C23D88">
                                    <w:rPr>
                                      <w:rStyle w:val="Style2"/>
                                    </w:rPr>
                                    <w:t>4</w:t>
                                  </w:r>
                                </w:p>
                              </w:sdtContent>
                            </w:sdt>
                            <w:p w14:paraId="585AE0F7" w14:textId="77777777" w:rsidR="00130549" w:rsidRPr="00535962" w:rsidRDefault="00C23D88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B09CD39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1E97DDB0" wp14:editId="432065D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F04FE2" wp14:editId="3A357C53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A963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23D88">
                              <w:fldChar w:fldCharType="begin"/>
                            </w:r>
                            <w:r w:rsidR="00C23D88">
                              <w:instrText xml:space="preserve"> NUMPAGES   \* MERGEFORMAT </w:instrText>
                            </w:r>
                            <w:r w:rsidR="00C23D88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C23D8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EF5338" wp14:editId="685867BA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5CDC95" w14:textId="77777777" w:rsidR="0026335F" w:rsidRPr="0026335F" w:rsidRDefault="00C23D8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90495A" wp14:editId="145AC210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1F0AC7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35C33" wp14:editId="02F4D4F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D39469" wp14:editId="67F16D9D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32A3C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8EA29E4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070869" wp14:editId="0CDA7EF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23910" w14:textId="77777777" w:rsidR="002E1412" w:rsidRPr="002E1412" w:rsidRDefault="00C23D8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A55EE76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455C8A" wp14:editId="40FBE450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DA7DA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DAA0E8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FFBBC23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76D70EB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C91B7EC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6D49965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B18D3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4283589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43EA53E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0FA17D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4158039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88DC5B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E65E49D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1E7CB5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471713F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F125C26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54F0286" w14:textId="77777777" w:rsidTr="009079FB">
        <w:trPr>
          <w:trHeight w:val="731"/>
        </w:trPr>
        <w:tc>
          <w:tcPr>
            <w:tcW w:w="3402" w:type="dxa"/>
          </w:tcPr>
          <w:p w14:paraId="4600277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EF6BE33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2AEB665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23C12FA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B46E7E" w14:textId="77777777" w:rsidTr="009079FB">
        <w:trPr>
          <w:trHeight w:val="731"/>
        </w:trPr>
        <w:tc>
          <w:tcPr>
            <w:tcW w:w="3402" w:type="dxa"/>
          </w:tcPr>
          <w:p w14:paraId="0320A02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5ABD67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C4FBA8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E71FA69" w14:textId="77777777" w:rsidTr="009079FB">
        <w:trPr>
          <w:trHeight w:val="731"/>
        </w:trPr>
        <w:tc>
          <w:tcPr>
            <w:tcW w:w="3402" w:type="dxa"/>
          </w:tcPr>
          <w:p w14:paraId="39FFA55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F763AE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15BF141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5A0825B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9B5D2B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F60D740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A00C2BE" w14:textId="77777777" w:rsidTr="009079FB">
        <w:tc>
          <w:tcPr>
            <w:tcW w:w="3229" w:type="dxa"/>
            <w:vAlign w:val="center"/>
          </w:tcPr>
          <w:p w14:paraId="612E6AE5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4CC7B95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51D485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6F6E2639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FBD3E0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3DD3231B" w14:textId="77777777" w:rsidTr="009079FB">
        <w:tc>
          <w:tcPr>
            <w:tcW w:w="3229" w:type="dxa"/>
          </w:tcPr>
          <w:p w14:paraId="1A3BE22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65F67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15080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034DD8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2266E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E11FCB2" w14:textId="77777777" w:rsidTr="009079FB">
        <w:tc>
          <w:tcPr>
            <w:tcW w:w="3229" w:type="dxa"/>
          </w:tcPr>
          <w:p w14:paraId="67F6A5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7C3A6E9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8B152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5AB42F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63519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7CB2526" w14:textId="77777777" w:rsidTr="009079FB">
        <w:tc>
          <w:tcPr>
            <w:tcW w:w="3229" w:type="dxa"/>
          </w:tcPr>
          <w:p w14:paraId="1318469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55876C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DD28AE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127F0D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44EA2E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75CD801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FD776DA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7F776E5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B98DFA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2C990F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39CB388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443B8E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519626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42FCA796" w14:textId="77777777" w:rsidTr="009079FB">
        <w:tc>
          <w:tcPr>
            <w:tcW w:w="3261" w:type="dxa"/>
            <w:vAlign w:val="center"/>
          </w:tcPr>
          <w:p w14:paraId="69E156F2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4D1650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01E3CBF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530D5ED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0628BD05" w14:textId="77777777" w:rsidTr="009079FB">
        <w:tc>
          <w:tcPr>
            <w:tcW w:w="3261" w:type="dxa"/>
          </w:tcPr>
          <w:p w14:paraId="71B60FE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08C74F8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770318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AB8BCA9" w14:textId="77777777" w:rsidTr="009079FB">
        <w:tc>
          <w:tcPr>
            <w:tcW w:w="3261" w:type="dxa"/>
          </w:tcPr>
          <w:p w14:paraId="63E82C6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CFC3F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40E11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C2A7543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63E16B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3499B646" w14:textId="77777777" w:rsidTr="009079FB">
        <w:tc>
          <w:tcPr>
            <w:tcW w:w="1560" w:type="dxa"/>
            <w:vAlign w:val="center"/>
          </w:tcPr>
          <w:p w14:paraId="59DF1CC7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F5FDF0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7BFBD61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7526784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7F59D6F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67154A29" w14:textId="77777777" w:rsidTr="009079FB">
        <w:tc>
          <w:tcPr>
            <w:tcW w:w="1560" w:type="dxa"/>
          </w:tcPr>
          <w:p w14:paraId="07F279C5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3621F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C2627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493A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B4A29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990CD11" w14:textId="77777777" w:rsidTr="009079FB">
        <w:tc>
          <w:tcPr>
            <w:tcW w:w="1560" w:type="dxa"/>
          </w:tcPr>
          <w:p w14:paraId="36CAE58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0D455B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CE8457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5BE8C4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1743C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D8BD6E7" w14:textId="77777777" w:rsidTr="009079FB">
        <w:tc>
          <w:tcPr>
            <w:tcW w:w="1560" w:type="dxa"/>
          </w:tcPr>
          <w:p w14:paraId="3317C4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1D9DBE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DD62DB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CA4CEE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9A22C5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304E8C5" w14:textId="77777777" w:rsidTr="009079FB">
        <w:tc>
          <w:tcPr>
            <w:tcW w:w="1560" w:type="dxa"/>
          </w:tcPr>
          <w:p w14:paraId="68C038D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150FFD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B73F1B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0CB0B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53E3BE3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E62AE8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ACE262B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119B112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ED83E6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6E9BEA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0442465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1353014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0822CA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CF713A0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90F14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080B5347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EC1E1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D6A4D7" wp14:editId="2E7EC59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7BC7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6E1016" wp14:editId="296BEF9D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8531E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6D845A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CD428C9" wp14:editId="622D7D2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BB0AEE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431B4E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1F68AA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A31854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8D3BF0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2A429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02A10D17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ED5E9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8CDF3D" wp14:editId="1A5D06B2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99CED0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C23D88">
                            <w:fldChar w:fldCharType="begin"/>
                          </w:r>
                          <w:r w:rsidR="00C23D88">
                            <w:instrText xml:space="preserve"> NUMPAGES   \* MERGEFORMAT </w:instrText>
                          </w:r>
                          <w:r w:rsidR="00C23D88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C23D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23D88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;"/>
  <w14:docId w14:val="36A4E7B6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19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William Alexis Solís Rodríguez</cp:lastModifiedBy>
  <cp:revision>4</cp:revision>
  <cp:lastPrinted>2011-03-04T18:59:00Z</cp:lastPrinted>
  <dcterms:created xsi:type="dcterms:W3CDTF">2021-02-12T22:09:00Z</dcterms:created>
  <dcterms:modified xsi:type="dcterms:W3CDTF">2021-04-30T12:57:00Z</dcterms:modified>
</cp:coreProperties>
</file>